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06C8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CRATHORN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fl.1442)</w:t>
      </w:r>
    </w:p>
    <w:p w14:paraId="508111BA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Crathorn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Cleveland.</w:t>
      </w:r>
    </w:p>
    <w:p w14:paraId="0291FC11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7FD671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5284B9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1442</w:t>
      </w:r>
      <w:r>
        <w:rPr>
          <w:rFonts w:ascii="Times New Roman" w:hAnsi="Times New Roman" w:cs="Times New Roman"/>
          <w:sz w:val="24"/>
          <w:szCs w:val="24"/>
        </w:rPr>
        <w:tab/>
        <w:t>Thomas Barton(q.v.) and the other executors of William Barton of York,</w:t>
      </w:r>
    </w:p>
    <w:p w14:paraId="6CBA6540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skinner(q.v.), brought a plaint of debt against him and four others.</w:t>
      </w:r>
    </w:p>
    <w:p w14:paraId="45CB435B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https://waalt.uh.edu/index.php/CP40/724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1E3E4AF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C8D342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5D61F8" w14:textId="77777777" w:rsidR="00880A97" w:rsidRDefault="00880A97" w:rsidP="00880A9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534108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31EEF" w14:textId="77777777" w:rsidR="00880A97" w:rsidRDefault="00880A97" w:rsidP="009139A6">
      <w:r>
        <w:separator/>
      </w:r>
    </w:p>
  </w:endnote>
  <w:endnote w:type="continuationSeparator" w:id="0">
    <w:p w14:paraId="231B34D6" w14:textId="77777777" w:rsidR="00880A97" w:rsidRDefault="00880A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F4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FA3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22F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34D58" w14:textId="77777777" w:rsidR="00880A97" w:rsidRDefault="00880A97" w:rsidP="009139A6">
      <w:r>
        <w:separator/>
      </w:r>
    </w:p>
  </w:footnote>
  <w:footnote w:type="continuationSeparator" w:id="0">
    <w:p w14:paraId="1F5C78F7" w14:textId="77777777" w:rsidR="00880A97" w:rsidRDefault="00880A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4D9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0E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AD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A97"/>
    <w:rsid w:val="000666E0"/>
    <w:rsid w:val="002510B7"/>
    <w:rsid w:val="005C130B"/>
    <w:rsid w:val="00826F5C"/>
    <w:rsid w:val="00880A97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B9D82"/>
  <w15:chartTrackingRefBased/>
  <w15:docId w15:val="{4E2058C9-A3AF-4BF8-A009-5BC8F45E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0A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2022-08-07T19:09:00Z</dcterms:created>
  <dcterms:modified xsi:type="dcterms:W3CDTF">2022-08-07T19:09:00Z</dcterms:modified>
</cp:coreProperties>
</file>